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C6FE5" w14:textId="3D3342FD" w:rsidR="006B2F86" w:rsidRDefault="00177FC1" w:rsidP="00E71FC3">
      <w:pPr>
        <w:pStyle w:val="NoSpacing"/>
      </w:pPr>
      <w:r>
        <w:rPr>
          <w:u w:val="single"/>
        </w:rPr>
        <w:t>R</w:t>
      </w:r>
      <w:r w:rsidR="00701BDC">
        <w:rPr>
          <w:u w:val="single"/>
        </w:rPr>
        <w:t>obert</w:t>
      </w:r>
      <w:bookmarkStart w:id="0" w:name="_GoBack"/>
      <w:bookmarkEnd w:id="0"/>
      <w:r>
        <w:rPr>
          <w:u w:val="single"/>
        </w:rPr>
        <w:t xml:space="preserve"> GILBERT</w:t>
      </w:r>
      <w:r>
        <w:t xml:space="preserve">      (b.ca.1459)</w:t>
      </w:r>
    </w:p>
    <w:p w14:paraId="3F7A6181" w14:textId="54FB736B" w:rsidR="00177FC1" w:rsidRDefault="00177FC1" w:rsidP="00E71FC3">
      <w:pPr>
        <w:pStyle w:val="NoSpacing"/>
      </w:pPr>
    </w:p>
    <w:p w14:paraId="4D87BCBE" w14:textId="6B609BF0" w:rsidR="00177FC1" w:rsidRDefault="00177FC1" w:rsidP="00E71FC3">
      <w:pPr>
        <w:pStyle w:val="NoSpacing"/>
      </w:pPr>
    </w:p>
    <w:p w14:paraId="744B3AFF" w14:textId="04423886" w:rsidR="00177FC1" w:rsidRDefault="00177FC1" w:rsidP="00E71FC3">
      <w:pPr>
        <w:pStyle w:val="NoSpacing"/>
      </w:pPr>
      <w:r>
        <w:t xml:space="preserve">Son of John Gilbert of </w:t>
      </w:r>
      <w:proofErr w:type="spellStart"/>
      <w:r>
        <w:t>Whitcombe</w:t>
      </w:r>
      <w:proofErr w:type="spellEnd"/>
      <w:r>
        <w:t xml:space="preserve"> in </w:t>
      </w:r>
      <w:proofErr w:type="spellStart"/>
      <w:r>
        <w:t>Corton</w:t>
      </w:r>
      <w:proofErr w:type="spellEnd"/>
      <w:r>
        <w:t xml:space="preserve">, Somerset(q.v.), and his wife, Jane; </w:t>
      </w:r>
    </w:p>
    <w:p w14:paraId="7B7F12AA" w14:textId="7E0C71A8" w:rsidR="00177FC1" w:rsidRDefault="00177FC1" w:rsidP="00E71FC3">
      <w:pPr>
        <w:pStyle w:val="NoSpacing"/>
      </w:pPr>
      <w:r>
        <w:t>brother of John.   (H.P. p.373)</w:t>
      </w:r>
    </w:p>
    <w:p w14:paraId="3E712C72" w14:textId="16C2F958" w:rsidR="00177FC1" w:rsidRDefault="00177FC1" w:rsidP="00E71FC3">
      <w:pPr>
        <w:pStyle w:val="NoSpacing"/>
      </w:pPr>
    </w:p>
    <w:p w14:paraId="50E455F9" w14:textId="62C3035A" w:rsidR="00177FC1" w:rsidRDefault="00177FC1" w:rsidP="00E71FC3">
      <w:pPr>
        <w:pStyle w:val="NoSpacing"/>
      </w:pPr>
    </w:p>
    <w:p w14:paraId="6E6481FD" w14:textId="2B977DD3" w:rsidR="00177FC1" w:rsidRPr="00177FC1" w:rsidRDefault="00177FC1" w:rsidP="00E71FC3">
      <w:pPr>
        <w:pStyle w:val="NoSpacing"/>
      </w:pPr>
      <w:r>
        <w:t>23 January 2018</w:t>
      </w:r>
    </w:p>
    <w:sectPr w:rsidR="00177FC1" w:rsidRPr="00177F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FE0DF" w14:textId="77777777" w:rsidR="00177FC1" w:rsidRDefault="00177FC1" w:rsidP="00E71FC3">
      <w:pPr>
        <w:spacing w:after="0" w:line="240" w:lineRule="auto"/>
      </w:pPr>
      <w:r>
        <w:separator/>
      </w:r>
    </w:p>
  </w:endnote>
  <w:endnote w:type="continuationSeparator" w:id="0">
    <w:p w14:paraId="596E3561" w14:textId="77777777" w:rsidR="00177FC1" w:rsidRDefault="00177F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FD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D8839" w14:textId="77777777" w:rsidR="00177FC1" w:rsidRDefault="00177FC1" w:rsidP="00E71FC3">
      <w:pPr>
        <w:spacing w:after="0" w:line="240" w:lineRule="auto"/>
      </w:pPr>
      <w:r>
        <w:separator/>
      </w:r>
    </w:p>
  </w:footnote>
  <w:footnote w:type="continuationSeparator" w:id="0">
    <w:p w14:paraId="6A78AA48" w14:textId="77777777" w:rsidR="00177FC1" w:rsidRDefault="00177F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FC1"/>
    <w:rsid w:val="00177FC1"/>
    <w:rsid w:val="001A7C09"/>
    <w:rsid w:val="00577BD5"/>
    <w:rsid w:val="00656CBA"/>
    <w:rsid w:val="006A1F77"/>
    <w:rsid w:val="00701BD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24735"/>
  <w15:chartTrackingRefBased/>
  <w15:docId w15:val="{325EE246-383D-4E16-9D12-8F54593E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2018-01-23T08:40:00Z</dcterms:created>
  <dcterms:modified xsi:type="dcterms:W3CDTF">2018-01-23T08:42:00Z</dcterms:modified>
</cp:coreProperties>
</file>